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7D" w:rsidRDefault="0004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044A7D" w:rsidRDefault="0004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044A7D" w:rsidRDefault="0004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044A7D" w:rsidRDefault="00044A7D">
      <w:pPr>
        <w:jc w:val="center"/>
        <w:rPr>
          <w:b/>
          <w:sz w:val="28"/>
          <w:szCs w:val="28"/>
        </w:rPr>
      </w:pPr>
    </w:p>
    <w:p w:rsidR="00044A7D" w:rsidRDefault="00044A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044A7D" w:rsidRDefault="00044A7D">
      <w:pPr>
        <w:jc w:val="center"/>
        <w:rPr>
          <w:b/>
          <w:sz w:val="32"/>
          <w:szCs w:val="32"/>
        </w:rPr>
      </w:pPr>
    </w:p>
    <w:p w:rsidR="00044A7D" w:rsidRDefault="00044A7D">
      <w:pPr>
        <w:jc w:val="both"/>
      </w:pPr>
      <w:r>
        <w:rPr>
          <w:u w:val="single"/>
        </w:rPr>
        <w:t>7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737</w:t>
      </w:r>
    </w:p>
    <w:p w:rsidR="00044A7D" w:rsidRDefault="00044A7D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044A7D" w:rsidRDefault="00044A7D">
      <w:pPr>
        <w:jc w:val="both"/>
        <w:rPr>
          <w:sz w:val="20"/>
          <w:szCs w:val="20"/>
        </w:rPr>
      </w:pPr>
    </w:p>
    <w:p w:rsidR="00044A7D" w:rsidRDefault="00044A7D">
      <w:pPr>
        <w:jc w:val="center"/>
      </w:pPr>
    </w:p>
    <w:p w:rsidR="00044A7D" w:rsidRDefault="00044A7D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044A7D" w:rsidRDefault="00044A7D">
      <w:pPr>
        <w:jc w:val="center"/>
        <w:rPr>
          <w:b/>
        </w:rPr>
      </w:pPr>
      <w:r>
        <w:rPr>
          <w:b/>
        </w:rPr>
        <w:t>всероссийской олимпиады школьников по литературе</w:t>
      </w:r>
    </w:p>
    <w:p w:rsidR="00044A7D" w:rsidRDefault="00044A7D">
      <w:pPr>
        <w:jc w:val="center"/>
        <w:rPr>
          <w:b/>
        </w:rPr>
      </w:pPr>
    </w:p>
    <w:p w:rsidR="00044A7D" w:rsidRDefault="00044A7D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29 ноября 2023 года проведен муниципальный этап олимпиады по литературе.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Ефимовский», муниципальное казенное общеобразовательное учреждение</w:t>
      </w:r>
      <w:r w:rsidRPr="001C3D69">
        <w:t xml:space="preserve"> «</w:t>
      </w:r>
      <w:r>
        <w:t>Заборьев</w:t>
      </w:r>
      <w:r w:rsidRPr="001C3D69">
        <w:t xml:space="preserve">ская </w:t>
      </w:r>
      <w:r>
        <w:t>средня</w:t>
      </w:r>
      <w:r w:rsidRPr="001C3D69">
        <w:t>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«Подборовская основная общеобразовательная школа»</w:t>
      </w:r>
      <w:r>
        <w:t>. Всего участников – 111 человек.</w:t>
      </w:r>
    </w:p>
    <w:p w:rsidR="00044A7D" w:rsidRDefault="00044A7D">
      <w:pPr>
        <w:ind w:firstLine="709"/>
        <w:jc w:val="both"/>
      </w:pPr>
    </w:p>
    <w:p w:rsidR="00044A7D" w:rsidRDefault="00044A7D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2"/>
        <w:gridCol w:w="6"/>
        <w:gridCol w:w="1395"/>
        <w:gridCol w:w="1069"/>
        <w:gridCol w:w="1519"/>
        <w:gridCol w:w="2039"/>
        <w:gridCol w:w="590"/>
        <w:gridCol w:w="1086"/>
        <w:gridCol w:w="1455"/>
      </w:tblGrid>
      <w:tr w:rsidR="00044A7D" w:rsidTr="003361F2">
        <w:trPr>
          <w:trHeight w:val="43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044A7D" w:rsidRPr="00710407" w:rsidTr="003361F2">
        <w:trPr>
          <w:trHeight w:val="52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 w:rsidP="00A7326D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 xml:space="preserve">Эдидович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Рафаэльевна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Веселова Ирина Анатольевна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Алёна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Веселова Ирина Анатольевна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Шанина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Веселова Ирина Анатольевна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Смирнова Валентина Игнатьевна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Артёмова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«Основная общеобразовательная школа № 2 города Пикалево»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Радюк Людмила Анатольевна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 Елена Валентиновна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Блащук Алина Сергеевна</w:t>
            </w:r>
          </w:p>
        </w:tc>
      </w:tr>
      <w:tr w:rsidR="00044A7D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A7326D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Бурчикова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Алёна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 w:rsidP="00A7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Булатова Ирина Анатольевна</w:t>
            </w:r>
          </w:p>
        </w:tc>
      </w:tr>
      <w:tr w:rsidR="00044A7D" w:rsidRPr="00710407" w:rsidTr="003361F2">
        <w:trPr>
          <w:trHeight w:val="51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 w:rsidP="004A3FEB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 xml:space="preserve">Пунгина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Яна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Батюк Лариса Петровна</w:t>
            </w:r>
          </w:p>
        </w:tc>
      </w:tr>
      <w:tr w:rsidR="00044A7D" w:rsidTr="003361F2">
        <w:trPr>
          <w:trHeight w:val="51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Веселова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Короткова Ольга Сергеевна</w:t>
            </w:r>
          </w:p>
        </w:tc>
      </w:tr>
      <w:tr w:rsidR="00044A7D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Гуцаленко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 Надежда Александровна</w:t>
            </w:r>
          </w:p>
        </w:tc>
      </w:tr>
      <w:tr w:rsidR="00044A7D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Манацкова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 Надежда Александровна</w:t>
            </w:r>
          </w:p>
        </w:tc>
      </w:tr>
      <w:tr w:rsidR="00044A7D" w:rsidTr="003361F2">
        <w:trPr>
          <w:trHeight w:val="51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4A3FE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Талантова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Валерия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Ильинична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Тиханова Елена Михайловна</w:t>
            </w:r>
          </w:p>
        </w:tc>
      </w:tr>
      <w:tr w:rsidR="00044A7D" w:rsidRPr="00710407" w:rsidTr="003361F2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 w:rsidP="00D71495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rPr>
                <w:b/>
                <w:color w:val="000000"/>
                <w:sz w:val="20"/>
                <w:szCs w:val="20"/>
              </w:rPr>
            </w:pPr>
            <w:r w:rsidRPr="00710407">
              <w:rPr>
                <w:b/>
                <w:color w:val="000000"/>
                <w:sz w:val="20"/>
                <w:szCs w:val="20"/>
              </w:rPr>
              <w:t>Евсеева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rPr>
                <w:b/>
                <w:color w:val="000000"/>
                <w:sz w:val="20"/>
                <w:szCs w:val="20"/>
              </w:rPr>
            </w:pPr>
            <w:r w:rsidRPr="00710407">
              <w:rPr>
                <w:b/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rPr>
                <w:b/>
                <w:color w:val="000000"/>
                <w:sz w:val="20"/>
                <w:szCs w:val="20"/>
              </w:rPr>
            </w:pPr>
            <w:r w:rsidRPr="00710407">
              <w:rPr>
                <w:b/>
                <w:color w:val="000000"/>
                <w:sz w:val="20"/>
                <w:szCs w:val="20"/>
              </w:rPr>
              <w:t>Алекссевна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 w:rsidP="00D71495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МКОУ «Подборовская основная общеобразовательная школа»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Амур Татьяна Сергеевна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Романова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Шарова Наталья Валериевна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Ильич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Блащук Алина Сергеевна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Барышева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 Татьяна Петровна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Романович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Блащук Алина Сергеевна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Алекссевна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МКОУ «Подборовская основная общеобразовательная школа»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Амур Татьяна Сергеевна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Моисеева Марина Александровна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Софья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Веселова Ирина Анатольевна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 w:rsidP="00D71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 Татьяна Петровна</w:t>
            </w:r>
          </w:p>
        </w:tc>
      </w:tr>
      <w:tr w:rsidR="00044A7D" w:rsidRPr="00710407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 w:rsidP="0090204C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 xml:space="preserve">Жоржина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color w:val="000000"/>
                <w:sz w:val="20"/>
                <w:szCs w:val="20"/>
              </w:rPr>
            </w:pPr>
            <w:r w:rsidRPr="00710407">
              <w:rPr>
                <w:b/>
                <w:color w:val="000000"/>
                <w:sz w:val="20"/>
                <w:szCs w:val="20"/>
              </w:rPr>
              <w:t>Анфиса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color w:val="000000"/>
                <w:sz w:val="20"/>
                <w:szCs w:val="20"/>
              </w:rPr>
            </w:pPr>
            <w:r w:rsidRPr="00710407">
              <w:rPr>
                <w:b/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Pr="00710407" w:rsidRDefault="00044A7D" w:rsidP="0090204C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Чапаева Александра Александровна</w:t>
            </w:r>
          </w:p>
        </w:tc>
      </w:tr>
      <w:tr w:rsidR="00044A7D" w:rsidTr="003361F2">
        <w:trPr>
          <w:trHeight w:val="51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Пономарев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Всеволод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Чернышкова Наталья Викторовна</w:t>
            </w:r>
          </w:p>
        </w:tc>
      </w:tr>
      <w:tr w:rsidR="00044A7D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Пацкан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Ольга Борисовна</w:t>
            </w:r>
          </w:p>
        </w:tc>
      </w:tr>
      <w:tr w:rsidR="00044A7D" w:rsidTr="003361F2">
        <w:trPr>
          <w:trHeight w:val="51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Чернышкова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Чернышкова Наталья Викторовна</w:t>
            </w:r>
          </w:p>
        </w:tc>
      </w:tr>
      <w:tr w:rsidR="00044A7D" w:rsidTr="003361F2">
        <w:trPr>
          <w:trHeight w:val="76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902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Куприянова Любовь Анатольевна</w:t>
            </w:r>
          </w:p>
        </w:tc>
      </w:tr>
      <w:tr w:rsidR="00044A7D" w:rsidRPr="00710407" w:rsidTr="003361F2">
        <w:trPr>
          <w:trHeight w:val="52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 w:rsidP="006047F5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 xml:space="preserve">Архипова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 w:rsidP="006047F5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Pr="00710407" w:rsidRDefault="00044A7D">
            <w:pPr>
              <w:jc w:val="center"/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Pr="00710407" w:rsidRDefault="00044A7D">
            <w:pPr>
              <w:rPr>
                <w:b/>
                <w:sz w:val="20"/>
                <w:szCs w:val="20"/>
              </w:rPr>
            </w:pPr>
            <w:r w:rsidRPr="00710407">
              <w:rPr>
                <w:b/>
                <w:sz w:val="20"/>
                <w:szCs w:val="20"/>
              </w:rPr>
              <w:t>Маслова Татьяна Петровна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6047F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Дарья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604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Чеблокова Ирина Валентиновна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6047F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Короткова Ольга Сергеевна</w:t>
            </w:r>
          </w:p>
        </w:tc>
      </w:tr>
      <w:tr w:rsidR="00044A7D" w:rsidTr="003361F2">
        <w:trPr>
          <w:trHeight w:val="495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6047F5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Изосимова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Геннадьевна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 w:rsidP="006047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«Средняя общеобразовательная школа-интернат посёлка Ефимовский»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4A7D" w:rsidRDefault="00044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A7D" w:rsidRDefault="0004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Людмила Александровна</w:t>
            </w:r>
          </w:p>
        </w:tc>
      </w:tr>
    </w:tbl>
    <w:p w:rsidR="00044A7D" w:rsidRDefault="00044A7D">
      <w:pPr>
        <w:spacing w:after="120"/>
        <w:ind w:firstLine="708"/>
        <w:jc w:val="both"/>
      </w:pPr>
    </w:p>
    <w:p w:rsidR="00044A7D" w:rsidRDefault="00044A7D">
      <w:pPr>
        <w:spacing w:after="120"/>
        <w:ind w:firstLine="708"/>
        <w:jc w:val="both"/>
      </w:pPr>
      <w:r>
        <w:t>На основании вышеизложенного и согласно протоколам олимпиады по литературе от 29 ноября 2023 года</w:t>
      </w:r>
    </w:p>
    <w:p w:rsidR="00044A7D" w:rsidRDefault="00044A7D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литературе.</w:t>
      </w:r>
    </w:p>
    <w:p w:rsidR="00044A7D" w:rsidRDefault="00044A7D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044A7D" w:rsidRDefault="00044A7D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литературе.</w:t>
      </w:r>
    </w:p>
    <w:p w:rsidR="00044A7D" w:rsidRDefault="00044A7D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литературе.</w:t>
      </w:r>
    </w:p>
    <w:p w:rsidR="00044A7D" w:rsidRDefault="00044A7D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044A7D" w:rsidRDefault="00044A7D"/>
    <w:p w:rsidR="00044A7D" w:rsidRDefault="00044A7D"/>
    <w:p w:rsidR="00044A7D" w:rsidRDefault="00044A7D">
      <w:r>
        <w:t>Заместитель председателя</w:t>
      </w:r>
    </w:p>
    <w:p w:rsidR="00044A7D" w:rsidRDefault="00044A7D">
      <w:r>
        <w:t>Комитета образования                                                                                       Н.А.Полетаева</w:t>
      </w:r>
    </w:p>
    <w:p w:rsidR="00044A7D" w:rsidRDefault="00044A7D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44A7D" w:rsidRDefault="00044A7D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044A7D" w:rsidRDefault="00044A7D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44A7D" w:rsidRDefault="00044A7D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44A7D" w:rsidRDefault="00044A7D">
      <w:pPr>
        <w:jc w:val="both"/>
      </w:pPr>
      <w:r>
        <w:rPr>
          <w:sz w:val="16"/>
          <w:szCs w:val="16"/>
        </w:rPr>
        <w:t>Разослано: КО – 1, ОО – 11, МКУ МФЦ – 1.</w:t>
      </w:r>
    </w:p>
    <w:sectPr w:rsidR="00044A7D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A7D" w:rsidRDefault="00044A7D">
      <w:r>
        <w:separator/>
      </w:r>
    </w:p>
  </w:endnote>
  <w:endnote w:type="continuationSeparator" w:id="0">
    <w:p w:rsidR="00044A7D" w:rsidRDefault="00044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A7D" w:rsidRDefault="00044A7D">
      <w:r>
        <w:separator/>
      </w:r>
    </w:p>
  </w:footnote>
  <w:footnote w:type="continuationSeparator" w:id="0">
    <w:p w:rsidR="00044A7D" w:rsidRDefault="00044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0B7D6604"/>
    <w:multiLevelType w:val="hybridMultilevel"/>
    <w:tmpl w:val="75A46E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50C31204"/>
    <w:multiLevelType w:val="hybridMultilevel"/>
    <w:tmpl w:val="51102C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044A7D"/>
    <w:rsid w:val="00096F36"/>
    <w:rsid w:val="001C3D69"/>
    <w:rsid w:val="001D6E62"/>
    <w:rsid w:val="00297D7A"/>
    <w:rsid w:val="002D3E4D"/>
    <w:rsid w:val="003335F2"/>
    <w:rsid w:val="003361F2"/>
    <w:rsid w:val="00381245"/>
    <w:rsid w:val="00426829"/>
    <w:rsid w:val="004513F0"/>
    <w:rsid w:val="00481D4F"/>
    <w:rsid w:val="00495B48"/>
    <w:rsid w:val="004A3FEB"/>
    <w:rsid w:val="004B187B"/>
    <w:rsid w:val="0059021C"/>
    <w:rsid w:val="005C1BEC"/>
    <w:rsid w:val="005E048C"/>
    <w:rsid w:val="006047F5"/>
    <w:rsid w:val="006C5716"/>
    <w:rsid w:val="00710407"/>
    <w:rsid w:val="00750A4A"/>
    <w:rsid w:val="00786902"/>
    <w:rsid w:val="00800C34"/>
    <w:rsid w:val="0090204C"/>
    <w:rsid w:val="00920992"/>
    <w:rsid w:val="00A7326D"/>
    <w:rsid w:val="00A9189C"/>
    <w:rsid w:val="00A954D5"/>
    <w:rsid w:val="00AD43A2"/>
    <w:rsid w:val="00B7402A"/>
    <w:rsid w:val="00BB2B69"/>
    <w:rsid w:val="00BC4D46"/>
    <w:rsid w:val="00C6443B"/>
    <w:rsid w:val="00CC11EF"/>
    <w:rsid w:val="00CF5C70"/>
    <w:rsid w:val="00D02EF9"/>
    <w:rsid w:val="00D13F21"/>
    <w:rsid w:val="00D71495"/>
    <w:rsid w:val="00DF49EB"/>
    <w:rsid w:val="00ED552E"/>
    <w:rsid w:val="00EF0B18"/>
    <w:rsid w:val="00F23686"/>
    <w:rsid w:val="00F47501"/>
    <w:rsid w:val="00FC161F"/>
    <w:rsid w:val="00FE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B187B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4B187B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187B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7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4</Pages>
  <Words>1072</Words>
  <Characters>6113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3</cp:revision>
  <dcterms:created xsi:type="dcterms:W3CDTF">2023-12-08T09:52:00Z</dcterms:created>
  <dcterms:modified xsi:type="dcterms:W3CDTF">2023-12-08T10:21:00Z</dcterms:modified>
</cp:coreProperties>
</file>